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7BCB86CD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C10CB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0C10CB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0C10CB" w:rsidR="000C10CB" w:rsidP="000C10CB" w:rsidRDefault="00EC24E8" w14:paraId="6DF2E14A" w14:textId="77777777">
      <w:pPr>
        <w:jc w:val="center"/>
        <w:rPr>
          <w:rFonts w:cs="Arial"/>
          <w:b/>
        </w:rPr>
      </w:pPr>
      <w:r w:rsidRPr="00EC24E8">
        <w:rPr>
          <w:rFonts w:cs="Arial"/>
          <w:b/>
        </w:rPr>
        <w:t xml:space="preserve"> </w:t>
      </w:r>
      <w:r w:rsidRPr="000C10CB" w:rsidR="000C10CB">
        <w:rPr>
          <w:rFonts w:cs="Arial"/>
          <w:b/>
        </w:rPr>
        <w:t xml:space="preserve">J. &amp; G. d.o.o., Novigrad, </w:t>
      </w:r>
      <w:proofErr w:type="spellStart"/>
      <w:r w:rsidRPr="000C10CB" w:rsidR="000C10CB">
        <w:rPr>
          <w:rFonts w:cs="Arial"/>
          <w:b/>
        </w:rPr>
        <w:t>Porporela</w:t>
      </w:r>
      <w:proofErr w:type="spellEnd"/>
      <w:r w:rsidRPr="000C10CB" w:rsidR="000C10CB">
        <w:rPr>
          <w:rFonts w:cs="Arial"/>
          <w:b/>
        </w:rPr>
        <w:t xml:space="preserve"> - </w:t>
      </w:r>
      <w:proofErr w:type="spellStart"/>
      <w:r w:rsidRPr="000C10CB" w:rsidR="000C10CB">
        <w:rPr>
          <w:rFonts w:cs="Arial"/>
          <w:b/>
        </w:rPr>
        <w:t>Porporella</w:t>
      </w:r>
      <w:proofErr w:type="spellEnd"/>
      <w:r w:rsidRPr="000C10CB" w:rsidR="000C10CB">
        <w:rPr>
          <w:rFonts w:cs="Arial"/>
          <w:b/>
        </w:rPr>
        <w:t xml:space="preserve"> 2, OIB 20998478330,</w:t>
      </w:r>
    </w:p>
    <w:p w:rsidRPr="00BE62FB" w:rsidR="004F3811" w:rsidP="000C10CB" w:rsidRDefault="000C10CB" w14:paraId="4C228983" w14:textId="19B9B8F7">
      <w:pPr>
        <w:jc w:val="center"/>
        <w:rPr>
          <w:rFonts w:cs="Arial"/>
          <w:b/>
        </w:rPr>
      </w:pPr>
      <w:r w:rsidRPr="000C10CB">
        <w:rPr>
          <w:rFonts w:cs="Arial"/>
          <w:b/>
        </w:rPr>
        <w:t>MBS 130063353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081EC45A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0C10CB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1B612387" w14:textId="77777777">
      <w:pPr>
        <w:jc w:val="center"/>
        <w:rPr>
          <w:rFonts w:cs="Arial"/>
        </w:rPr>
      </w:pPr>
    </w:p>
    <w:p w:rsidRPr="00BE62FB" w:rsidR="004F3811" w:rsidP="004F3811" w:rsidRDefault="004F3811" w14:paraId="789CBE77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043E5ED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0C10CB" w:rsidRDefault="000C10CB" w14:paraId="37D870F7" w14:textId="5E311A32">
      <w:pPr>
        <w:jc w:val="both"/>
        <w:rPr>
          <w:rFonts w:cs="Arial"/>
        </w:rPr>
      </w:pPr>
      <w:r>
        <w:rPr>
          <w:rFonts w:cs="Arial"/>
        </w:rPr>
        <w:tab/>
        <w:t xml:space="preserve">1/ za dužnika: pun. Tamara Vejnović </w:t>
      </w:r>
      <w:proofErr w:type="spellStart"/>
      <w:r>
        <w:rPr>
          <w:rFonts w:cs="Arial"/>
        </w:rPr>
        <w:t>Rovis</w:t>
      </w:r>
      <w:proofErr w:type="spellEnd"/>
      <w:r>
        <w:rPr>
          <w:rFonts w:cs="Arial"/>
        </w:rPr>
        <w:t xml:space="preserve">, </w:t>
      </w:r>
    </w:p>
    <w:p w:rsidR="000C10CB" w:rsidP="000C10CB" w:rsidRDefault="000C10CB" w14:paraId="1622C1C8" w14:textId="0992AB52">
      <w:pPr>
        <w:jc w:val="both"/>
        <w:rPr>
          <w:rFonts w:cs="Arial"/>
        </w:rPr>
      </w:pPr>
      <w:r>
        <w:rPr>
          <w:rFonts w:cs="Arial"/>
        </w:rPr>
        <w:tab/>
        <w:t xml:space="preserve">2/ Luisa </w:t>
      </w:r>
      <w:proofErr w:type="spellStart"/>
      <w:r>
        <w:rPr>
          <w:rFonts w:cs="Arial"/>
        </w:rPr>
        <w:t>Marisa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Girelli</w:t>
      </w:r>
      <w:proofErr w:type="spellEnd"/>
      <w:r>
        <w:rPr>
          <w:rFonts w:cs="Arial"/>
        </w:rPr>
        <w:t xml:space="preserve"> uz pun. Tamaru Vejnović </w:t>
      </w:r>
      <w:proofErr w:type="spellStart"/>
      <w:r>
        <w:rPr>
          <w:rFonts w:cs="Arial"/>
        </w:rPr>
        <w:t>Rovis</w:t>
      </w:r>
      <w:proofErr w:type="spellEnd"/>
      <w:r>
        <w:rPr>
          <w:rFonts w:cs="Arial"/>
        </w:rPr>
        <w:t>,</w:t>
      </w:r>
    </w:p>
    <w:p w:rsidRPr="000C10CB" w:rsidR="000C10CB" w:rsidP="000C10CB" w:rsidRDefault="000C10CB" w14:paraId="3C561FFE" w14:textId="17C76585">
      <w:pPr>
        <w:jc w:val="both"/>
        <w:rPr>
          <w:rFonts w:cs="Arial"/>
        </w:rPr>
      </w:pPr>
      <w:r>
        <w:rPr>
          <w:rFonts w:cs="Arial"/>
        </w:rPr>
        <w:tab/>
        <w:t xml:space="preserve">3/ </w:t>
      </w:r>
      <w:proofErr w:type="spellStart"/>
      <w:r>
        <w:rPr>
          <w:rFonts w:cs="Arial"/>
        </w:rPr>
        <w:t>zz</w:t>
      </w:r>
      <w:proofErr w:type="spellEnd"/>
      <w:r>
        <w:rPr>
          <w:rFonts w:cs="Arial"/>
        </w:rPr>
        <w:t xml:space="preserve"> dužnika Juri </w:t>
      </w:r>
      <w:proofErr w:type="spellStart"/>
      <w:r>
        <w:rPr>
          <w:rFonts w:cs="Arial"/>
        </w:rPr>
        <w:t>Gasparotti</w:t>
      </w:r>
      <w:proofErr w:type="spellEnd"/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0E0A5962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0C10CB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64477EB2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C10CB">
        <w:rPr>
          <w:rFonts w:cs="Arial"/>
        </w:rPr>
        <w:t>4</w:t>
      </w:r>
      <w:r w:rsidRPr="00BE62FB">
        <w:rPr>
          <w:rFonts w:cs="Arial"/>
        </w:rPr>
        <w:t xml:space="preserve">. </w:t>
      </w:r>
      <w:r w:rsidR="000C10CB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0C10CB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="001A18A5" w:rsidP="001A18A5" w:rsidRDefault="001A18A5" w14:paraId="6251C5DA" w14:textId="640AC6FE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C10CB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0C10CB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0C10CB">
        <w:rPr>
          <w:rFonts w:cs="Arial"/>
        </w:rPr>
        <w:t>5</w:t>
      </w:r>
      <w:r w:rsidRPr="00BE62FB">
        <w:rPr>
          <w:rFonts w:cs="Arial"/>
        </w:rPr>
        <w:t xml:space="preserve">. prema kojemu na dan </w:t>
      </w:r>
      <w:r w:rsidR="000C10CB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0C10CB">
        <w:rPr>
          <w:rFonts w:cs="Arial"/>
        </w:rPr>
        <w:t xml:space="preserve">svibnja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0C10CB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Pr="000C10CB" w:rsidR="000C10CB">
        <w:rPr>
          <w:rFonts w:cs="Arial"/>
        </w:rPr>
        <w:t>2.088,83</w:t>
      </w:r>
      <w:r w:rsidR="00EC24E8">
        <w:rPr>
          <w:rFonts w:cs="Arial"/>
        </w:rPr>
        <w:t xml:space="preserve"> EUR. Na današnji dan blokada iznosi </w:t>
      </w:r>
      <w:r w:rsidR="000C10CB">
        <w:rPr>
          <w:rFonts w:cs="Arial"/>
        </w:rPr>
        <w:t>679,91</w:t>
      </w:r>
      <w:r w:rsidR="00EC24E8">
        <w:rPr>
          <w:rFonts w:cs="Arial"/>
        </w:rPr>
        <w:t xml:space="preserve"> EUR. </w:t>
      </w:r>
    </w:p>
    <w:p w:rsidR="000C10CB" w:rsidP="001A18A5" w:rsidRDefault="000C10CB" w14:paraId="1413F9C1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0C10CB" w14:paraId="40090ED1" w14:textId="16129478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dužnika u spis predaje e-mail korespondenciju sa poreznom upravom kao i sa vjerovnikom EOS MATRIX iz koje je vidljivo da su sva dugovanja društva podmirena a što proizlazi i iz očevidnika </w:t>
      </w:r>
      <w:r w:rsidR="001D2E65">
        <w:rPr>
          <w:rFonts w:cs="Arial"/>
        </w:rPr>
        <w:t xml:space="preserve">u kojeg je  sud današnjeg dana je izvršio uvid. U odnosu na ostatak dugovanja dužnik će isto podmiriti bez odgode (a radi se o naknadama koje bi dužnik bio podmirio da je imao broj računa za uplatu). U svakom slučaju ovdje prisutna Luisa  </w:t>
      </w:r>
      <w:proofErr w:type="spellStart"/>
      <w:r w:rsidR="001D2E65">
        <w:rPr>
          <w:rFonts w:cs="Arial"/>
        </w:rPr>
        <w:t>Marisa</w:t>
      </w:r>
      <w:proofErr w:type="spellEnd"/>
      <w:r w:rsidR="001D2E65">
        <w:rPr>
          <w:rFonts w:cs="Arial"/>
        </w:rPr>
        <w:t xml:space="preserve"> </w:t>
      </w:r>
      <w:proofErr w:type="spellStart"/>
      <w:r w:rsidR="001D2E65">
        <w:rPr>
          <w:rFonts w:cs="Arial"/>
        </w:rPr>
        <w:t>Girelli</w:t>
      </w:r>
      <w:proofErr w:type="spellEnd"/>
      <w:r w:rsidR="001D2E65">
        <w:rPr>
          <w:rFonts w:cs="Arial"/>
        </w:rPr>
        <w:t xml:space="preserve"> dala je izjavu o pristupanju navedenom dugu sukladno čl. 124. Stečajnog zakona pa se ista prilaže zajedno sa izvodima sa računa imenovane iz kojih je vidljivo da raspolaže sredstvima za podmirenje navedenog iznosa. </w:t>
      </w:r>
    </w:p>
    <w:p w:rsidRPr="00BE62FB" w:rsidR="004F3811" w:rsidP="001D2E65" w:rsidRDefault="004F3811" w14:paraId="7351539E" w14:textId="1C179CE2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lastRenderedPageBreak/>
        <w:t>Sudac</w:t>
      </w: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="004F3811" w:rsidP="004F3811" w:rsidRDefault="004F3811" w14:paraId="258E01A8" w14:textId="77777777">
      <w:pPr>
        <w:ind w:right="-288"/>
        <w:jc w:val="both"/>
        <w:rPr>
          <w:rFonts w:cs="Arial"/>
        </w:rPr>
      </w:pPr>
    </w:p>
    <w:p w:rsidRPr="00BE62FB" w:rsidR="001D2E65" w:rsidP="004F3811" w:rsidRDefault="001D2E65" w14:paraId="0CAD9089" w14:textId="77777777">
      <w:pPr>
        <w:ind w:right="-288"/>
        <w:jc w:val="both"/>
        <w:rPr>
          <w:rFonts w:cs="Arial"/>
        </w:rPr>
      </w:pPr>
    </w:p>
    <w:p w:rsidR="004F3811" w:rsidP="004F3811" w:rsidRDefault="004F3811" w14:paraId="53E25A0E" w14:textId="080D33A8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 xml:space="preserve">donijeti će se odluka </w:t>
      </w:r>
      <w:r w:rsidR="001D2E65">
        <w:rPr>
          <w:rFonts w:cs="Arial"/>
        </w:rPr>
        <w:t xml:space="preserve">sukladno čl. 124. Stečajnog zakona </w:t>
      </w:r>
      <w:r w:rsidRPr="00BE62FB">
        <w:rPr>
          <w:rFonts w:cs="Arial"/>
        </w:rPr>
        <w:t>u pisanom obliku.</w:t>
      </w:r>
    </w:p>
    <w:p w:rsidR="00742948" w:rsidP="004F3811" w:rsidRDefault="00742948" w14:paraId="2DA5A4A0" w14:textId="77777777">
      <w:pPr>
        <w:ind w:right="-288" w:firstLine="708"/>
        <w:jc w:val="both"/>
        <w:rPr>
          <w:rFonts w:cs="Arial"/>
        </w:rPr>
      </w:pPr>
    </w:p>
    <w:p w:rsidRPr="001D2E65" w:rsidR="004F3811" w:rsidP="001D2E65" w:rsidRDefault="004F3811" w14:paraId="0E50DE4A" w14:textId="6C5E431C">
      <w:pPr>
        <w:jc w:val="both"/>
      </w:pP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2178386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1D2E65">
        <w:rPr>
          <w:rFonts w:cs="Arial"/>
        </w:rPr>
        <w:t>10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241E293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</w:t>
      </w:r>
      <w:r w:rsidR="001D2E65">
        <w:rPr>
          <w:rFonts w:cs="Arial"/>
        </w:rPr>
        <w:t>a</w:t>
      </w:r>
      <w:r w:rsidRPr="00BE62FB">
        <w:rPr>
          <w:rFonts w:cs="Arial"/>
        </w:rPr>
        <w:t xml:space="preserve"> dužnika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1141E37D" w14:textId="77777777">
      <w:pPr>
        <w:rPr>
          <w:rFonts w:cs="Arial"/>
        </w:rPr>
      </w:pPr>
    </w:p>
    <w:p w:rsidR="004F3811" w:rsidP="004F3811" w:rsidRDefault="004F3811" w14:paraId="27C0DA20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2C7CBB71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482FB245" w14:textId="77777777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 w14:paraId="68D6E132" w14:textId="77777777">
      <w:pPr>
        <w:rPr>
          <w:rFonts w:ascii="Times New Roman" w:hAnsi="Times New Roman"/>
        </w:rPr>
      </w:pPr>
    </w:p>
    <w:p w:rsidR="004F3811" w:rsidP="004F3811" w:rsidRDefault="004F3811" w14:paraId="168A3D18" w14:textId="77777777">
      <w:pPr>
        <w:rPr>
          <w:rFonts w:ascii="Times New Roman" w:hAnsi="Times New Roman"/>
        </w:rPr>
      </w:pPr>
    </w:p>
    <w:p w:rsidR="004F3811" w:rsidP="004F3811" w:rsidRDefault="004F3811" w14:paraId="505673D8" w14:textId="77777777">
      <w:pPr>
        <w:rPr>
          <w:rFonts w:ascii="Times New Roman" w:hAnsi="Times New Roman"/>
        </w:rPr>
      </w:pP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9E7ED5" w:rsidR="00762F0D" w:rsidP="00762F0D" w:rsidRDefault="001D2E65" w14:paraId="2C44C1C8" w14:textId="33865938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  <w:t>4 St-138/2026</w:t>
    </w:r>
  </w:p>
  <w:p w:rsidRPr="004D73AE" w:rsidR="004D73AE" w:rsidP="004D73AE" w:rsidRDefault="004D73AE" w14:paraId="64CAD053" w14:textId="77777777">
    <w:pPr>
      <w:pStyle w:val="Zaglavlje"/>
      <w:jc w:val="right"/>
      <w:rPr>
        <w:color w:val="FF0000"/>
      </w:rPr>
    </w:pP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5B8503D0" w14:textId="3E0988BF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C10CB">
      <w:rPr>
        <w:rFonts w:ascii="Arial" w:hAnsi="Arial" w:cs="Arial"/>
      </w:rPr>
      <w:t>138/2026-</w:t>
    </w:r>
  </w:p>
  <w:p w:rsidR="00CF7611" w:rsidRDefault="00CF7611" w14:paraId="18F01F67" w14:textId="7777777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673715"/>
    <w:multiLevelType w:val="hybridMultilevel"/>
    <w:tmpl w:val="E5A4837C"/>
    <w:lvl w:ilvl="0" w:tplc="BD004E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A00E1"/>
    <w:rsid w:val="000A7400"/>
    <w:rsid w:val="000C10CB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2E65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9675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31CAA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C0E9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3781E"/>
    <w:rsid w:val="00E51C1E"/>
    <w:rsid w:val="00EC24E8"/>
    <w:rsid w:val="00ED4E2C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D4E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4E2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4E2C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4E2C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4E2C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svibnja 2026.</izvorni_sadrzaj>
    <derivirana_varijabla naziv="DomainObject.StvarniPocetakDatum_1">20. svibnja 2026.</derivirana_varijabla>
  </DomainObject.StvarniPocetakDatum>
  <DomainObject.StvarniZavrsetakDatum>
    <izvorni_sadrzaj>20. svibnja 2026.</izvorni_sadrzaj>
    <derivirana_varijabla naziv="DomainObject.StvarniZavrsetakDatum_1">20. svibnja 2026.</derivirana_varijabla>
  </DomainObject.StvarniZavrsetakDatum>
  <DomainObject.PlaniraniZavrsetakDatum>
    <izvorni_sadrzaj>20. svibnja 2026.</izvorni_sadrzaj>
    <derivirana_varijabla naziv="DomainObject.PlaniraniZavrsetakDatum_1">20. svibnja 2026.</derivirana_varijabla>
  </DomainObject.PlaniraniZavrsetakDatum>
  <DomainObject.PlaniraniPocetakDatum>
    <izvorni_sadrzaj>20. svibnja 2026.</izvorni_sadrzaj>
    <derivirana_varijabla naziv="DomainObject.PlaniraniPocetakDatum_1">20. svibnja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svibnja 2026.</izvorni_sadrzaj>
    <derivirana_varijabla naziv="DomainObject.Zapisnik.DatumKreiranja_1">20.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St-138/2026-37</izvorni_sadrzaj>
    <derivirana_varijabla naziv="DomainObject.Zapisnik.Oznaka_1">St-138/2026-37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2026.</izvorni_sadrzaj>
    <derivirana_varijabla naziv="DomainObject.Predmet.DatumOsnivanja_1">25.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
UKIDBENE ODLUKE</izvorni_sadrzaj>
    <derivirana_varijabla naziv="DomainObject.Predmet.Opis_1">NOVI BROJ RADI 
UKIDBENE ODLUKE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St-138/2026</izvorni_sadrzaj>
    <derivirana_varijabla naziv="DomainObject.Predmet.OznakaBroj_1">St-138/2026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28.4.2026. spojen St-166/2026</izvorni_sadrzaj>
    <derivirana_varijabla naziv="DomainObject.Predmet.PrimjedbaSuca_1">28.4.2026. spojen St-166/2026</derivirana_varijabla>
  </DomainObject.Predmet.PrimjedbaSuca>
  <DomainObject.Predmet.ProtustrankaFormated>
    <izvorni_sadrzaj>  J. &amp; G. d.o.o., NOVIGRAD zastupanog po punomoćniku Tamara Vejnović Rovis; J. &amp; G. d.o.o., NOVIGRAD</izvorni_sadrzaj>
    <derivirana_varijabla naziv="DomainObject.Predmet.ProtustrankaFormated_1">  J. &amp; G. d.o.o., NOVIGRAD zastupanog po punomoćniku Tamara Vejnović Rovis; J. &amp; G. d.o.o., NOVIGRAD</derivirana_varijabla>
  </DomainObject.Predmet.ProtustrankaFormated>
  <DomainObject.Predmet.ProtustrankaFormatedOIB>
    <izvorni_sadrzaj>  J. &amp; G. d.o.o., NOVIGRAD, OIB 20998478330 zastupanog po punomoćniku Tamara Vejnović Rovis; J. &amp; G. d.o.o., NOVIGRAD, OIB 20998478330</izvorni_sadrzaj>
    <derivirana_varijabla naziv="DomainObject.Predmet.ProtustrankaFormatedOIB_1">  J. &amp; G. d.o.o., NOVIGRAD, OIB 20998478330 zastupanog po punomoćniku Tamara Vejnović Rovis; J. &amp; G. d.o.o., NOVIGRAD, OIB 20998478330</derivirana_varijabla>
  </DomainObject.Predmet.ProtustrankaFormatedOIB>
  <DomainObject.Predmet.ProtustrankaFormatedWithAdress>
    <izvorni_sadrzaj> J. &amp; G. d.o.o., NOVIGRAD, Porporela - Porporella 2, 52466 Novigrad zastupanog po punomoćniku Tamara Vejnović Rovis; J. &amp; G. d.o.o., NOVIGRAD, Porporela - Porporella 2, 52466 Novigrad</izvorni_sadrzaj>
    <derivirana_varijabla naziv="DomainObject.Predmet.ProtustrankaFormatedWithAdress_1"> J. &amp; G. d.o.o., NOVIGRAD, Porporela - Porporella 2, 52466 Novigrad zastupanog po punomoćniku Tamara Vejnović Rovis; J. &amp; G. d.o.o., NOVIGRAD, Porporela - Porporella 2, 52466 Novigrad</derivirana_varijabla>
  </DomainObject.Predmet.ProtustrankaFormatedWithAdress>
  <DomainObject.Predmet.ProtustrankaFormatedWithAdressOIB>
    <izvorni_sadrzaj> J. &amp; G. d.o.o., NOVIGRAD, OIB 20998478330, Porporela - Porporella 2, 52466 Novigrad zastupanog po punomoćniku Tamara Vejnović Rovis; J. &amp; G. d.o.o., NOVIGRAD, OIB 20998478330, Porporela - Porporella 2, 52466 Novigrad</izvorni_sadrzaj>
    <derivirana_varijabla naziv="DomainObject.Predmet.ProtustrankaFormatedWithAdressOIB_1"> J. &amp; G. d.o.o., NOVIGRAD, OIB 20998478330, Porporela - Porporella 2, 52466 Novigrad zastupanog po punomoćniku Tamara Vejnović Rovis; J. &amp; G. d.o.o., NOVIGRAD, OIB 20998478330, Porporela - Porporella 2, 52466 Novigrad</derivirana_varijabla>
  </DomainObject.Predmet.ProtustrankaFormatedWithAdressOIB>
  <DomainObject.Predmet.ProtustrankaWithAdress>
    <izvorni_sadrzaj>J. &amp; G. d.o.o., NOVIGRAD Porporela - Porporella 2, 52466 Novigrad, J. &amp; G. d.o.o., NOVIGRAD Porporela - Porporella 2, 52466 Novigrad</izvorni_sadrzaj>
    <derivirana_varijabla naziv="DomainObject.Predmet.ProtustrankaWithAdress_1">J. &amp; G. d.o.o., NOVIGRAD Porporela - Porporella 2, 52466 Novigrad, J. &amp; G. d.o.o., NOVIGRAD Porporela - Porporella 2, 52466 Novigrad</derivirana_varijabla>
  </DomainObject.Predmet.ProtustrankaWithAdress>
  <DomainObject.Predmet.ProtustrankaWithAdressOIB>
    <izvorni_sadrzaj>J. &amp; G. d.o.o., NOVIGRAD, OIB 20998478330, Porporela - Porporella 2, 52466 Novigrad, J. &amp; G. d.o.o., NOVIGRAD, OIB 20998478330, Porporela - Porporella 2, 52466 Novigrad</izvorni_sadrzaj>
    <derivirana_varijabla naziv="DomainObject.Predmet.ProtustrankaWithAdressOIB_1">J. &amp; G. d.o.o., NOVIGRAD, OIB 20998478330, Porporela - Porporella 2, 52466 Novigrad, J. &amp; G. d.o.o., NOVIGRAD, OIB 20998478330, Porporela - Porporella 2, 52466 Novigrad</derivirana_varijabla>
  </DomainObject.Predmet.ProtustrankaWithAdressOIB>
  <DomainObject.Predmet.ProtustrankaNazivFormated>
    <izvorni_sadrzaj>J. &amp; G. d.o.o., NOVIGRAD,J. &amp; G. d.o.o., NOVIGRAD</izvorni_sadrzaj>
    <derivirana_varijabla naziv="DomainObject.Predmet.ProtustrankaNazivFormated_1">J. &amp; G. d.o.o., NOVIGRAD,J. &amp; G. d.o.o., NOVIGRAD</derivirana_varijabla>
  </DomainObject.Predmet.ProtustrankaNazivFormated>
  <DomainObject.Predmet.ProtustrankaNazivFormatedOIB>
    <izvorni_sadrzaj>J. &amp; G. d.o.o., NOVIGRAD, OIB 20998478330,J. &amp; G. d.o.o., NOVIGRAD, OIB 20998478330</izvorni_sadrzaj>
    <derivirana_varijabla naziv="DomainObject.Predmet.ProtustrankaNazivFormatedOIB_1">J. &amp; G. d.o.o., NOVIGRAD, OIB 20998478330,J. &amp; G. d.o.o., NOVIGRAD, OIB 20998478330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Financijska agencija (FINA)</izvorni_sadrzaj>
    <derivirana_varijabla naziv="DomainObject.Predmet.StrankaFormated_1">  Financijska agencija (FINA); Financijska agencija (FINA)</derivirana_varijabla>
  </DomainObject.Predmet.StrankaFormated>
  <DomainObject.Predmet.StrankaFormatedOIB>
    <izvorni_sadrzaj>  Financijska agencija (FINA), OIB 85821130368; Financijska agencija (FINA), OIB 85821130368</izvorni_sadrzaj>
    <derivirana_varijabla naziv="DomainObject.Predmet.StrankaFormatedOIB_1">  Financijska agencija (FINA), OIB 85821130368; Financijska agencija (FINA), OIB 85821130368</derivirana_varijabla>
  </DomainObject.Predmet.StrankaFormatedOIB>
  <DomainObject.Predmet.StrankaFormatedWithAdress>
    <izvorni_sadrzaj> Financijska agencija (FINA), Ulica grada Vukovara 70, 10000 Zagreb; Financijska agencija (FINA), GIARDINI 5, 52100 Pula</izvorni_sadrzaj>
    <derivirana_varijabla naziv="DomainObject.Predmet.StrankaFormatedWithAdress_1"> Financijska agencija (FINA), Ulica grada Vukovara 70, 10000 Zagreb; Financijska agencija (FINA), GIARDINI 5, 52100 Pula</derivirana_varijabla>
  </DomainObject.Predmet.StrankaFormatedWithAdress>
  <DomainObject.Predmet.StrankaFormatedWithAdressOIB>
    <izvorni_sadrzaj> Financijska agencija (FINA), OIB 85821130368, Ulica grada Vukovara 70, 10000 Zagreb; Financijska agencija (FINA), OIB 85821130368, GIARDINI 5, 52100 Pula</izvorni_sadrzaj>
    <derivirana_varijabla naziv="DomainObject.Predmet.StrankaFormatedWithAdressOIB_1"> Financijska agencija (FINA), OIB 85821130368, Ulica grada Vukovara 70, 10000 Zagreb; Financijska agencija (FINA), OIB 85821130368, GIARDINI 5, 52100 Pula</derivirana_varijabla>
  </DomainObject.Predmet.StrankaFormatedWithAdressOIB>
  <DomainObject.Predmet.StrankaWithAdress>
    <izvorni_sadrzaj>Financijska agencija (FINA) Ulica grada Vukovara 70,10000 Zagreb,Financijska agencija (FINA) GIARDINI 5,52100 Pula</izvorni_sadrzaj>
    <derivirana_varijabla naziv="DomainObject.Predmet.StrankaWithAdress_1">Financijska agencija (FINA) Ulica grada Vukovara 70,10000 Zagreb,Financijska agencija (FINA) GIARDINI 5,52100 Pula</derivirana_varijabla>
  </DomainObject.Predmet.StrankaWithAdress>
  <DomainObject.Predmet.StrankaWithAdressOIB>
    <izvorni_sadrzaj>Financijska agencija (FINA), OIB 85821130368, Ulica grada Vukovara 70,10000 Zagreb,Financijska agencija (FINA), OIB 85821130368, GIARDINI 5,52100 Pula</izvorni_sadrzaj>
    <derivirana_varijabla naziv="DomainObject.Predmet.StrankaWithAdressOIB_1">Financijska agencija (FINA), OIB 85821130368, Ulica grada Vukovara 70,10000 Zagreb,Financijska agencija (FINA), OIB 85821130368, GIARDINI 5,52100 Pula</derivirana_varijabla>
  </DomainObject.Predmet.StrankaWithAdressOIB>
  <DomainObject.Predmet.StrankaNazivFormated>
    <izvorni_sadrzaj>Financijska agencija (FINA),Financijska agencija (FINA)</izvorni_sadrzaj>
    <derivirana_varijabla naziv="DomainObject.Predmet.StrankaNazivFormated_1">Financijska agencija (FINA),Financijska agencija (FINA)</derivirana_varijabla>
  </DomainObject.Predmet.StrankaNazivFormated>
  <DomainObject.Predmet.StrankaNazivFormatedOIB>
    <izvorni_sadrzaj>Financijska agencija (FINA), OIB 85821130368,Financijska agencija (FINA), OIB 85821130368</izvorni_sadrzaj>
    <derivirana_varijabla naziv="DomainObject.Predmet.StrankaNazivFormatedOIB_1">Financijska agencija (FINA), OIB 85821130368,Financijska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2088.83</izvorni_sadrzaj>
    <derivirana_varijabla naziv="DomainObject.Predmet.TrenutnaVrijednost_1">2088.83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  <item>Financijska agencija (FINA)</item>
    </izvorni_sadrzaj>
    <derivirana_varijabla naziv="DomainObject.Predmet.StrankaListFormated_1">
      <item>Financijska agencija (FINA)</item>
      <item>Financijska agencija (FINA)</item>
    </derivirana_varijabla>
  </DomainObject.Predmet.StrankaListFormated>
  <DomainObject.Predmet.StrankaListFormatedOIB>
    <izvorni_sadrzaj>
      <item>Financijska agencija (FINA), OIB 85821130368</item>
      <item>Financijska agencija (FINA), OIB 85821130368</item>
    </izvorni_sadrzaj>
    <derivirana_varijabla naziv="DomainObject.Predmet.StrankaListFormatedOIB_1">
      <item>Financijska agencija (FINA), OIB 85821130368</item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  <item>Financijska agencija (FINA), GIARDINI 5, 52100 Pula</item>
    </izvorni_sadrzaj>
    <derivirana_varijabla naziv="DomainObject.Predmet.StrankaListFormatedWithAdress_1">
      <item>Financijska agencija (FINA), Ulica grada Vukovara 70, 10000 Zagreb</item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Financijska agencija (FINA), OIB 85821130368, GIARDINI 5, 52100 Pula</item>
    </izvorni_sadrzaj>
    <derivirana_varijabla naziv="DomainObject.Predmet.StrankaListFormatedWithAdressOIB_1">
      <item>Financijska agencija (FINA), OIB 85821130368, Ulica grada Vukovara 70, 10000 Zagreb</item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  <item>Financijska agencija (FINA)</item>
    </izvorni_sadrzaj>
    <derivirana_varijabla naziv="DomainObject.Predmet.StrankaListNazivFormated_1">
      <item>Financijska agencija (FINA)</item>
      <item>Financijska agencija (FINA)</item>
    </derivirana_varijabla>
  </DomainObject.Predmet.StrankaListNazivFormated>
  <DomainObject.Predmet.StrankaListNazivFormatedOIB>
    <izvorni_sadrzaj>
      <item>Financijska agencija (FINA), OIB 85821130368</item>
      <item>Financijska agencija (FINA), OIB 85821130368</item>
    </izvorni_sadrzaj>
    <derivirana_varijabla naziv="DomainObject.Predmet.StrankaListNazivFormatedOIB_1">
      <item>Financijska agencija (FINA), OIB 85821130368</item>
      <item>Financijska agencija (FINA), OIB 85821130368</item>
    </derivirana_varijabla>
  </DomainObject.Predmet.StrankaListNazivFormatedOIB>
  <DomainObject.Predmet.ProtuStrankaListFormated>
    <izvorni_sadrzaj>
      <item>J. &amp; G. d.o.o., NOVIGRAD zastupanog po punomoćniku Tamara Vejnović Rovis</item>
      <item>J. &amp; G. d.o.o., NOVIGRAD</item>
    </izvorni_sadrzaj>
    <derivirana_varijabla naziv="DomainObject.Predmet.ProtuStrankaListFormated_1">
      <item>J. &amp; G. d.o.o., NOVIGRAD zastupanog po punomoćniku Tamara Vejnović Rovis</item>
      <item>J. &amp; G. d.o.o., NOVIGRAD</item>
    </derivirana_varijabla>
  </DomainObject.Predmet.ProtuStrankaListFormated>
  <DomainObject.Predmet.ProtuStrankaListFormatedOIB>
    <izvorni_sadrzaj>
      <item>J. &amp; G. d.o.o., NOVIGRAD, OIB 20998478330 zastupanog po punomoćniku Tamara Vejnović Rovis</item>
      <item>J. &amp; G. d.o.o., NOVIGRAD, OIB 20998478330</item>
    </izvorni_sadrzaj>
    <derivirana_varijabla naziv="DomainObject.Predmet.ProtuStrankaListFormatedOIB_1">
      <item>J. &amp; G. d.o.o., NOVIGRAD, OIB 20998478330 zastupanog po punomoćniku Tamara Vejnović Rovis</item>
      <item>J. &amp; G. d.o.o., NOVIGRAD, OIB 20998478330</item>
    </derivirana_varijabla>
  </DomainObject.Predmet.ProtuStrankaListFormatedOIB>
  <DomainObject.Predmet.ProtuStrankaListFormatedWithAdress>
    <izvorni_sadrzaj>
      <item>J. &amp; G. d.o.o., NOVIGRAD, Porporela - Porporella 2, 52466 Novigrad zastupanog po punomoćniku Tamara Vejnović Rovis</item>
      <item>J. &amp; G. d.o.o., NOVIGRAD, Porporela - Porporella 2, 52466 Novigrad</item>
    </izvorni_sadrzaj>
    <derivirana_varijabla naziv="DomainObject.Predmet.ProtuStrankaListFormatedWithAdress_1">
      <item>J. &amp; G. d.o.o., NOVIGRAD, Porporela - Porporella 2, 52466 Novigrad zastupanog po punomoćniku Tamara Vejnović Rovis</item>
      <item>J. &amp; G. d.o.o., NOVIGRAD, Porporela - Porporella 2, 52466 Novigrad</item>
    </derivirana_varijabla>
  </DomainObject.Predmet.ProtuStrankaListFormatedWithAdress>
  <DomainObject.Predmet.ProtuStrankaListFormatedWithAdressOIB>
    <izvorni_sadrzaj>
      <item>J. &amp; G. d.o.o., NOVIGRAD, OIB 20998478330, Porporela - Porporella 2, 52466 Novigrad zastupanog po punomoćniku Tamara Vejnović Rovis</item>
      <item>J. &amp; G. d.o.o., NOVIGRAD, OIB 20998478330, Porporela - Porporella 2, 52466 Novigrad</item>
    </izvorni_sadrzaj>
    <derivirana_varijabla naziv="DomainObject.Predmet.ProtuStrankaListFormatedWithAdressOIB_1">
      <item>J. &amp; G. d.o.o., NOVIGRAD, OIB 20998478330, Porporela - Porporella 2, 52466 Novigrad zastupanog po punomoćniku Tamara Vejnović Rovis</item>
      <item>J. &amp; G. d.o.o., NOVIGRAD, OIB 20998478330, Porporela - Porporella 2, 52466 Novigrad</item>
    </derivirana_varijabla>
  </DomainObject.Predmet.ProtuStrankaListFormatedWithAdressOIB>
  <DomainObject.Predmet.ProtuStrankaListNazivFormated>
    <izvorni_sadrzaj>
      <item>J. &amp; G. d.o.o., NOVIGRAD</item>
      <item>J. &amp; G. d.o.o., NOVIGRAD</item>
    </izvorni_sadrzaj>
    <derivirana_varijabla naziv="DomainObject.Predmet.ProtuStrankaListNazivFormated_1">
      <item>J. &amp; G. d.o.o., NOVIGRAD</item>
      <item>J. &amp; G. d.o.o., NOVIGRAD</item>
    </derivirana_varijabla>
  </DomainObject.Predmet.ProtuStrankaListNazivFormated>
  <DomainObject.Predmet.ProtuStrankaListNazivFormatedOIB>
    <izvorni_sadrzaj>
      <item>J. &amp; G. d.o.o., NOVIGRAD, OIB 20998478330</item>
      <item>J. &amp; G. d.o.o., NOVIGRAD, OIB 20998478330</item>
    </izvorni_sadrzaj>
    <derivirana_varijabla naziv="DomainObject.Predmet.ProtuStrankaListNazivFormatedOIB_1">
      <item>J. &amp; G. d.o.o., NOVIGRAD, OIB 20998478330</item>
      <item>J. &amp; G. d.o.o., NOVIGRAD, OIB 20998478330</item>
    </derivirana_varijabla>
  </DomainObject.Predmet.ProtuStrankaListNazivFormatedOIB>
  <DomainObject.Predmet.OstaliListFormated>
    <izvorni_sadrzaj>
      <item>Ines Ferlin</item>
      <item>Tamara Vejnović Rovis punomoćnik sudionika u postupku J. &amp; G. d.o.o., NOVIGRAD</item>
      <item>Martina Benolić</item>
    </izvorni_sadrzaj>
    <derivirana_varijabla naziv="DomainObject.Predmet.OstaliListFormated_1">
      <item>Ines Ferlin</item>
      <item>Tamara Vejnović Rovis punomoćnik sudionika u postupku J. &amp; G. d.o.o., NOVIGRAD</item>
      <item>Martina Benolić</item>
    </derivirana_varijabla>
  </DomainObject.Predmet.OstaliListFormated>
  <DomainObject.Predmet.OstaliListFormatedOIB>
    <izvorni_sadrzaj>
      <item>Ines Ferlin, OIB 61977605349</item>
      <item>Tamara Vejnović Rovis, OIB 99928925666 punomoćnik sudionika u postupku J. &amp; G. d.o.o., NOVIGRAD</item>
      <item>Martina Benolić, OIB 03562628517</item>
    </izvorni_sadrzaj>
    <derivirana_varijabla naziv="DomainObject.Predmet.OstaliListFormatedOIB_1">
      <item>Ines Ferlin, OIB 61977605349</item>
      <item>Tamara Vejnović Rovis, OIB 99928925666 punomoćnik sudionika u postupku J. &amp; G. d.o.o., NOVIGRAD</item>
      <item>Martina Benolić, OIB 03562628517</item>
    </derivirana_varijabla>
  </DomainObject.Predmet.OstaliListFormatedOIB>
  <DomainObject.Predmet.OstaliListFormatedWithAdress>
    <izvorni_sadrzaj>
      <item>Ines Ferlin, Olge Ban 4, 52470 Umag</item>
      <item>Tamara Vejnović Rovis, A. Kačića Miošića 4, 52100 Pula punomoćnik sudionika u postupku J. &amp; G. d.o.o., NOVIGRAD</item>
      <item>Martina Benolić, Trgovačka 2a, 52470 Umag</item>
    </izvorni_sadrzaj>
    <derivirana_varijabla naziv="DomainObject.Predmet.OstaliListFormatedWithAdress_1">
      <item>Ines Ferlin, Olge Ban 4, 52470 Umag</item>
      <item>Tamara Vejnović Rovis, A. Kačića Miošića 4, 52100 Pula punomoćnik sudionika u postupku J. &amp; G. d.o.o., NOVIGRAD</item>
      <item>Martina Benolić, Trgovačka 2a, 52470 Umag</item>
    </derivirana_varijabla>
  </DomainObject.Predmet.OstaliListFormatedWithAdress>
  <DomainObject.Predmet.OstaliListFormatedWithAdressOIB>
    <izvorni_sadrzaj>
      <item>Ines Ferlin, OIB 61977605349, Olge Ban 4, 52470 Umag</item>
      <item>Tamara Vejnović Rovis, OIB 99928925666, A. Kačića Miošića 4, 52100 Pula punomoćnik sudionika u postupku J. &amp; G. d.o.o., NOVIGRAD</item>
      <item>Martina Benolić, OIB 03562628517, Trgovačka 2a, 52470 Umag</item>
    </izvorni_sadrzaj>
    <derivirana_varijabla naziv="DomainObject.Predmet.OstaliListFormatedWithAdressOIB_1">
      <item>Ines Ferlin, OIB 61977605349, Olge Ban 4, 52470 Umag</item>
      <item>Tamara Vejnović Rovis, OIB 99928925666, A. Kačića Miošića 4, 52100 Pula punomoćnik sudionika u postupku J. &amp; G. d.o.o., NOVIGRAD</item>
      <item>Martina Benolić, OIB 03562628517, Trgovačka 2a, 52470 Umag</item>
    </derivirana_varijabla>
  </DomainObject.Predmet.OstaliListFormatedWithAdressOIB>
  <DomainObject.Predmet.OstaliListNazivFormated>
    <izvorni_sadrzaj>
      <item>Ines Ferlin</item>
      <item>Tamara Vejnović Rovis</item>
      <item>Martina Benolić</item>
    </izvorni_sadrzaj>
    <derivirana_varijabla naziv="DomainObject.Predmet.OstaliListNazivFormated_1">
      <item>Ines Ferlin</item>
      <item>Tamara Vejnović Rovis</item>
      <item>Martina Benolić</item>
    </derivirana_varijabla>
  </DomainObject.Predmet.OstaliListNazivFormated>
  <DomainObject.Predmet.OstaliListNazivFormatedOIB>
    <izvorni_sadrzaj>
      <item>Ines Ferlin, OIB 61977605349</item>
      <item>Tamara Vejnović Rovis, OIB 99928925666</item>
      <item>Martina Benolić, OIB 03562628517</item>
    </izvorni_sadrzaj>
    <derivirana_varijabla naziv="DomainObject.Predmet.OstaliListNazivFormatedOIB_1">
      <item>Ines Ferlin, OIB 61977605349</item>
      <item>Tamara Vejnović Rovis, OIB 99928925666</item>
      <item>Martina Benolić, OIB 03562628517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svibnja 2026.</izvorni_sadrzaj>
    <derivirana_varijabla naziv="DomainObject.Datum_1">20. svibnja 2026.</derivirana_varijabla>
  </DomainObject.Datum>
  <DomainObject.PoslovniBrojDokumenta>
    <izvorni_sadrzaj>St-138/2026-37</izvorni_sadrzaj>
    <derivirana_varijabla naziv="DomainObject.PoslovniBrojDokumenta_1">St-138/2026-37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J. &amp; G. d.o.o., NOVIGRAD i dr.</izvorni_sadrzaj>
    <derivirana_varijabla naziv="DomainObject.Predmet.ProtustrankaIDrugi_1">J. &amp; G. d.o.o., NOVIGRAD i dr.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J. &amp; G. d.o.o., NOVIGRAD, OIB 20998478330, Porporela - Porporella 2, 52466 Novigrad i dr.</izvorni_sadrzaj>
    <derivirana_varijabla naziv="DomainObject.Predmet.ProtustrankaIDrugiAdressOIB_1">J. &amp; G. d.o.o., NOVIGRAD, OIB 20998478330, Porporela - Porporella 2, 52466 Novigrad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&amp; G. d.o.o., NOVIGRAD</item>
      <item>Ines Ferlin</item>
      <item>Financijska agencija (FINA)</item>
      <item>Tamara Vejnović Rovis</item>
      <item>J. &amp; G. d.o.o., NOVIGRAD</item>
      <item>Financijska agencija (FINA)</item>
      <item>Martina Benolić</item>
    </izvorni_sadrzaj>
    <derivirana_varijabla naziv="DomainObject.Predmet.SudioniciListNaziv_1">
      <item>J. &amp; G. d.o.o., NOVIGRAD</item>
      <item>Ines Ferlin</item>
      <item>Financijska agencija (FINA)</item>
      <item>Tamara Vejnović Rovis</item>
      <item>J. &amp; G. d.o.o., NOVIGRAD</item>
      <item>Financijska agencija (FINA)</item>
      <item>Martina Benolić</item>
    </derivirana_varijabla>
  </DomainObject.Predmet.SudioniciListNaziv>
  <DomainObject.Predmet.SudioniciListAdressOIB>
    <izvorni_sadrzaj>
      <item>J. &amp; G. d.o.o., NOVIGRAD, OIB 20998478330, Porporela - Porporella 2,52466 Novigrad</item>
      <item>Ines Ferlin, OIB 61977605349, Olge Ban 4,52470 Umag</item>
      <item>Financijska agencija (FINA), OIB 85821130368, Ulica grada Vukovara 70,10000 Zagreb</item>
      <item>Tamara Vejnović Rovis, OIB 99928925666, A. Kačića Miošića 4,52100 Pula</item>
      <item>J. &amp; G. d.o.o., NOVIGRAD, OIB 20998478330, Porporela - Porporella 2,52466 Novigrad</item>
      <item>Financijska agencija (FINA), OIB 85821130368, GIARDINI 5,52100 Pula</item>
      <item>Martina Benolić, OIB 03562628517, Trgovačka 2a,52470 Umag</item>
    </izvorni_sadrzaj>
    <derivirana_varijabla naziv="DomainObject.Predmet.SudioniciListAdressOIB_1">
      <item>J. &amp; G. d.o.o., NOVIGRAD, OIB 20998478330, Porporela - Porporella 2,52466 Novigrad</item>
      <item>Ines Ferlin, OIB 61977605349, Olge Ban 4,52470 Umag</item>
      <item>Financijska agencija (FINA), OIB 85821130368, Ulica grada Vukovara 70,10000 Zagreb</item>
      <item>Tamara Vejnović Rovis, OIB 99928925666, A. Kačića Miošića 4,52100 Pula</item>
      <item>J. &amp; G. d.o.o., NOVIGRAD, OIB 20998478330, Porporela - Porporella 2,52466 Novigrad</item>
      <item>Financijska agencija (FINA), OIB 85821130368, GIARDINI 5,52100 Pula</item>
      <item>Martina Benolić, OIB 03562628517,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20998478330</item>
      <item>, OIB 61977605349</item>
      <item>, OIB 85821130368</item>
      <item>, OIB 99928925666</item>
      <item>, OIB 20998478330</item>
      <item>, OIB 85821130368</item>
      <item>, OIB 03562628517</item>
    </izvorni_sadrzaj>
    <derivirana_varijabla naziv="DomainObject.Predmet.SudioniciListNazivOIB_1">
      <item>, OIB 20998478330</item>
      <item>, OIB 61977605349</item>
      <item>, OIB 85821130368</item>
      <item>, OIB 99928925666</item>
      <item>, OIB 20998478330</item>
      <item>, OIB 85821130368</item>
      <item>, OIB 03562628517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svibnja 2025.</izvorni_sadrzaj>
    <derivirana_varijabla naziv="DomainObject.Predmet.DatumPocetkaProcesa_1">23.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371</properties:Words>
  <properties:Characters>1972</properties:Characters>
  <properties:Lines>73</properties:Lines>
  <properties:Paragraphs>28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2405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2026-05-20T06:55:00Z</dcterms:created>
  <dc:creator>epincin</dc:creator>
  <cp:lastModifiedBy>Sanja Prodan</cp:lastModifiedBy>
  <cp:lastPrinted>2015-12-17T09:17:00Z</cp:lastPrinted>
  <dcterms:modified xmlns:xsi="http://www.w3.org/2001/XMLSchema-instance" xsi:type="dcterms:W3CDTF">2026-05-20T07:28:00Z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St-138/2026-37 / Zapisnik - Ročište radi rasprave o uvjetima za otvaranje steč. post. (St-138-2026- j&amp;g.docx)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